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71928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BURTON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fl.1471)</w:t>
      </w:r>
    </w:p>
    <w:p w14:paraId="536CD564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Hyde.</w:t>
      </w:r>
    </w:p>
    <w:p w14:paraId="11435092" w14:textId="77777777" w:rsidR="005C25E7" w:rsidRDefault="005C25E7" w:rsidP="005C25E7">
      <w:pPr>
        <w:pStyle w:val="NoSpacing"/>
        <w:rPr>
          <w:rFonts w:cs="Times New Roman"/>
          <w:szCs w:val="24"/>
        </w:rPr>
      </w:pPr>
    </w:p>
    <w:p w14:paraId="5E76B273" w14:textId="77777777" w:rsidR="005C25E7" w:rsidRDefault="005C25E7" w:rsidP="005C25E7">
      <w:pPr>
        <w:pStyle w:val="NoSpacing"/>
        <w:rPr>
          <w:rFonts w:cs="Times New Roman"/>
          <w:szCs w:val="24"/>
        </w:rPr>
      </w:pPr>
    </w:p>
    <w:p w14:paraId="0AA8D593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Nov.1471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Harewell</w:t>
      </w:r>
      <w:proofErr w:type="spellEnd"/>
      <w:r>
        <w:rPr>
          <w:rFonts w:cs="Times New Roman"/>
          <w:szCs w:val="24"/>
        </w:rPr>
        <w:t xml:space="preserve"> of Whitley, Warwickshire(q.v.), was pardoned for not</w:t>
      </w:r>
    </w:p>
    <w:p w14:paraId="0A161C2E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debt of £60.</w:t>
      </w:r>
    </w:p>
    <w:p w14:paraId="0D43D7E5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1467-77 p.361)</w:t>
      </w:r>
    </w:p>
    <w:p w14:paraId="7EBE3518" w14:textId="77777777" w:rsidR="005C25E7" w:rsidRDefault="005C25E7" w:rsidP="005C25E7">
      <w:pPr>
        <w:pStyle w:val="NoSpacing"/>
        <w:rPr>
          <w:rFonts w:cs="Times New Roman"/>
          <w:szCs w:val="24"/>
        </w:rPr>
      </w:pPr>
    </w:p>
    <w:p w14:paraId="6207CFCE" w14:textId="77777777" w:rsidR="005C25E7" w:rsidRDefault="005C25E7" w:rsidP="005C25E7">
      <w:pPr>
        <w:pStyle w:val="NoSpacing"/>
        <w:rPr>
          <w:rFonts w:cs="Times New Roman"/>
          <w:szCs w:val="24"/>
        </w:rPr>
      </w:pPr>
    </w:p>
    <w:p w14:paraId="60BBF5DD" w14:textId="77777777" w:rsidR="005C25E7" w:rsidRDefault="005C25E7" w:rsidP="005C25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2025</w:t>
      </w:r>
    </w:p>
    <w:p w14:paraId="3EC04B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F008B" w14:textId="77777777" w:rsidR="005C25E7" w:rsidRDefault="005C25E7" w:rsidP="009139A6">
      <w:r>
        <w:separator/>
      </w:r>
    </w:p>
  </w:endnote>
  <w:endnote w:type="continuationSeparator" w:id="0">
    <w:p w14:paraId="5147AFB7" w14:textId="77777777" w:rsidR="005C25E7" w:rsidRDefault="005C25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6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038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48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A2D2" w14:textId="77777777" w:rsidR="005C25E7" w:rsidRDefault="005C25E7" w:rsidP="009139A6">
      <w:r>
        <w:separator/>
      </w:r>
    </w:p>
  </w:footnote>
  <w:footnote w:type="continuationSeparator" w:id="0">
    <w:p w14:paraId="1B54FCB4" w14:textId="77777777" w:rsidR="005C25E7" w:rsidRDefault="005C25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327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78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990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E7"/>
    <w:rsid w:val="000666E0"/>
    <w:rsid w:val="002510B7"/>
    <w:rsid w:val="00270799"/>
    <w:rsid w:val="005C130B"/>
    <w:rsid w:val="005C25E7"/>
    <w:rsid w:val="006C65C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99B2B"/>
  <w15:chartTrackingRefBased/>
  <w15:docId w15:val="{5868C0BD-07EF-4278-AE07-6397759E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2025-02-23T21:18:00Z</dcterms:created>
  <dcterms:modified xsi:type="dcterms:W3CDTF">2025-02-23T21:19:00Z</dcterms:modified>
</cp:coreProperties>
</file>